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ACB" w:rsidRPr="008A7D12" w:rsidRDefault="001A1ACB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№3</w:t>
      </w:r>
      <w:r w:rsidRPr="008A7D12">
        <w:rPr>
          <w:sz w:val="22"/>
          <w:szCs w:val="22"/>
        </w:rPr>
        <w:t xml:space="preserve"> к договору №____              </w:t>
      </w:r>
    </w:p>
    <w:p w:rsidR="001A1ACB" w:rsidRPr="008A7D12" w:rsidRDefault="001A1ACB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>от «___» ___________20 ___г.</w:t>
      </w:r>
    </w:p>
    <w:p w:rsidR="001A1ACB" w:rsidRPr="008A7D12" w:rsidRDefault="001A1ACB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1A1ACB" w:rsidRPr="008A7D12" w:rsidRDefault="001A1ACB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1A1ACB" w:rsidRPr="008A7D12" w:rsidRDefault="001A1ACB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1A1ACB" w:rsidRPr="008A7D12" w:rsidRDefault="001A1ACB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1A1ACB" w:rsidRDefault="001A1ACB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1A1ACB" w:rsidRPr="00985564" w:rsidRDefault="001A1ACB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Pr="00985564">
        <w:rPr>
          <w:sz w:val="22"/>
          <w:szCs w:val="22"/>
        </w:rPr>
        <w:t>Настоящим подтверждаем, что</w:t>
      </w:r>
      <w:r w:rsidRPr="008A7D12">
        <w:rPr>
          <w:sz w:val="22"/>
          <w:szCs w:val="22"/>
        </w:rPr>
        <w:t xml:space="preserve"> </w:t>
      </w:r>
      <w:r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1A1ACB" w:rsidRDefault="001A1ACB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55"/>
        <w:gridCol w:w="2268"/>
        <w:gridCol w:w="1844"/>
      </w:tblGrid>
      <w:tr w:rsidR="001A1ACB" w:rsidRPr="008A7D12" w:rsidTr="005C4509">
        <w:trPr>
          <w:trHeight w:val="962"/>
        </w:trPr>
        <w:tc>
          <w:tcPr>
            <w:tcW w:w="5955" w:type="dxa"/>
            <w:vAlign w:val="center"/>
          </w:tcPr>
          <w:p w:rsidR="001A1ACB" w:rsidRPr="008A7D12" w:rsidRDefault="001A1ACB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1A1ACB" w:rsidRPr="008A7D12" w:rsidRDefault="001A1ACB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1A1ACB" w:rsidRPr="008A7D12" w:rsidRDefault="001A1ACB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1A1ACB" w:rsidRPr="008A7D12" w:rsidTr="005C4509">
        <w:trPr>
          <w:trHeight w:val="135"/>
        </w:trPr>
        <w:tc>
          <w:tcPr>
            <w:tcW w:w="5955" w:type="dxa"/>
          </w:tcPr>
          <w:p w:rsidR="001A1ACB" w:rsidRPr="00985564" w:rsidRDefault="001A1ACB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1A1ACB" w:rsidRPr="00985564" w:rsidRDefault="001A1ACB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1A1ACB" w:rsidRPr="00985564" w:rsidRDefault="001A1ACB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1A1ACB" w:rsidRPr="008A7D12" w:rsidRDefault="001A1ACB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1A1ACB" w:rsidRPr="008A7D12" w:rsidRDefault="001A1ACB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1A1ACB" w:rsidRPr="008A7D12" w:rsidTr="005C4509">
        <w:trPr>
          <w:trHeight w:val="150"/>
        </w:trPr>
        <w:tc>
          <w:tcPr>
            <w:tcW w:w="5955" w:type="dxa"/>
          </w:tcPr>
          <w:p w:rsidR="001A1ACB" w:rsidRPr="00985564" w:rsidRDefault="001A1ACB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1A1ACB" w:rsidRPr="00985564" w:rsidRDefault="001A1ACB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1A1ACB" w:rsidRPr="008A7D12" w:rsidRDefault="001A1ACB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1A1ACB" w:rsidRPr="008A7D12" w:rsidRDefault="001A1ACB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1A1ACB" w:rsidRPr="008A7D12" w:rsidTr="00456109">
        <w:trPr>
          <w:trHeight w:val="1340"/>
        </w:trPr>
        <w:tc>
          <w:tcPr>
            <w:tcW w:w="5955" w:type="dxa"/>
          </w:tcPr>
          <w:p w:rsidR="001A1ACB" w:rsidRPr="00985564" w:rsidRDefault="001A1ACB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1A1ACB" w:rsidRPr="008A7D12" w:rsidRDefault="001A1ACB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1A1ACB" w:rsidRPr="008A7D12" w:rsidRDefault="001A1ACB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1A1ACB" w:rsidRPr="008A7D12" w:rsidTr="005C4509">
        <w:trPr>
          <w:trHeight w:val="1102"/>
        </w:trPr>
        <w:tc>
          <w:tcPr>
            <w:tcW w:w="5955" w:type="dxa"/>
          </w:tcPr>
          <w:p w:rsidR="001A1ACB" w:rsidRPr="00985564" w:rsidRDefault="001A1ACB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1A1ACB" w:rsidRPr="008A7D12" w:rsidRDefault="001A1ACB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1A1ACB" w:rsidRPr="008A7D12" w:rsidRDefault="001A1ACB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1A1ACB" w:rsidRPr="008A7D12" w:rsidRDefault="001A1ACB">
      <w:pPr>
        <w:rPr>
          <w:sz w:val="26"/>
          <w:szCs w:val="26"/>
        </w:rPr>
      </w:pPr>
    </w:p>
    <w:p w:rsidR="001A1ACB" w:rsidRDefault="001A1ACB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1A1ACB" w:rsidRPr="00985564" w:rsidRDefault="001A1ACB" w:rsidP="008A7D12">
      <w:pPr>
        <w:pStyle w:val="Times12"/>
        <w:ind w:firstLine="0"/>
        <w:rPr>
          <w:sz w:val="22"/>
        </w:rPr>
      </w:pPr>
    </w:p>
    <w:p w:rsidR="001A1ACB" w:rsidRPr="00985564" w:rsidRDefault="001A1ACB" w:rsidP="008A7D12">
      <w:pPr>
        <w:pStyle w:val="a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1A1ACB" w:rsidRPr="00985564" w:rsidRDefault="001A1ACB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Pr="00985564">
        <w:rPr>
          <w:bCs w:val="0"/>
          <w:i/>
          <w:vertAlign w:val="superscript"/>
        </w:rPr>
        <w:t>(Подпись)</w:t>
      </w:r>
      <w:r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1A1ACB" w:rsidRPr="008A7D12" w:rsidRDefault="001A1ACB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Pr="008A7D12">
        <w:rPr>
          <w:sz w:val="22"/>
        </w:rPr>
        <w:t xml:space="preserve"> </w:t>
      </w:r>
    </w:p>
    <w:sectPr w:rsidR="001A1ACB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4509"/>
    <w:rsid w:val="001A1ACB"/>
    <w:rsid w:val="00291276"/>
    <w:rsid w:val="00373BA0"/>
    <w:rsid w:val="003769D8"/>
    <w:rsid w:val="00456109"/>
    <w:rsid w:val="00516865"/>
    <w:rsid w:val="005B3D22"/>
    <w:rsid w:val="005C4509"/>
    <w:rsid w:val="0080726A"/>
    <w:rsid w:val="008A7D12"/>
    <w:rsid w:val="00985564"/>
    <w:rsid w:val="009F76B6"/>
    <w:rsid w:val="00B73C0F"/>
    <w:rsid w:val="00DC3C96"/>
    <w:rsid w:val="00EA3DD3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509"/>
    <w:pPr>
      <w:spacing w:before="120" w:line="300" w:lineRule="auto"/>
      <w:ind w:firstLine="567"/>
      <w:contextualSpacing/>
      <w:jc w:val="both"/>
    </w:pPr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2E94"/>
    <w:rPr>
      <w:rFonts w:ascii="Tahoma" w:hAnsi="Tahoma" w:cs="Tahoma"/>
      <w:sz w:val="16"/>
      <w:szCs w:val="16"/>
      <w:lang w:eastAsia="ru-RU"/>
    </w:rPr>
  </w:style>
  <w:style w:type="paragraph" w:customStyle="1" w:styleId="Times12">
    <w:name w:val="Times 12"/>
    <w:basedOn w:val="Normal"/>
    <w:uiPriority w:val="99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">
    <w:name w:val="Пункт б/н"/>
    <w:basedOn w:val="Normal"/>
    <w:uiPriority w:val="99"/>
    <w:rsid w:val="008A7D12"/>
    <w:pPr>
      <w:tabs>
        <w:tab w:val="left" w:pos="1134"/>
      </w:tabs>
      <w:spacing w:before="0" w:line="360" w:lineRule="auto"/>
      <w:contextualSpacing w:val="0"/>
    </w:pPr>
    <w:rPr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1</Pages>
  <Words>298</Words>
  <Characters>1704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Мажуга</dc:creator>
  <cp:keywords/>
  <dc:description/>
  <cp:lastModifiedBy>Администратор</cp:lastModifiedBy>
  <cp:revision>7</cp:revision>
  <dcterms:created xsi:type="dcterms:W3CDTF">2013-10-02T02:58:00Z</dcterms:created>
  <dcterms:modified xsi:type="dcterms:W3CDTF">2013-12-04T04:37:00Z</dcterms:modified>
</cp:coreProperties>
</file>